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Kesteven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Kesteven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Kesteven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Kesteven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Kesteven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Kesteven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South Kesteven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Kesteven is estimated to be </w:t>
      </w:r>
      <w:r w:rsidRPr="00773DF7">
        <w:rPr>
          <w:rFonts w:ascii="Libre Franklin Light" w:eastAsia="Times New Roman" w:hAnsi="Libre Franklin Light" w:cs="Calibri Light"/>
          <w:b/>
          <w:bCs/>
          <w:color w:val="C45911" w:themeColor="accent2" w:themeShade="BF"/>
        </w:rPr>
        <w:t xml:space="preserve">£1,701,137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Kesteven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Kesteven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Kesteven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Kesteven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Kestev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Kesteven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Kestev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Kesteven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Kesteven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Kestev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Kesteven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Kesteven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Kesteven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37.5%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Kesteven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Kesteven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Kesteven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£1,701,137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Kesteven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£27,709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£573,032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£41,050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£21,166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£1,026,635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£1,701,137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Kesteven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Kesteven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Kesteven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Kesteven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Kesteven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Kesteven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Kesteven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Kesteven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Kesteven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Kesteven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Kesteven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Kesteven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F3B3D07-8A84-4DA0-9AE5-701528CFA0E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